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99633B9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3637F4">
        <w:rPr>
          <w:rStyle w:val="Siln"/>
        </w:rPr>
        <w:t>Úspory v LDS – Pardubický kraj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C904D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C904D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9F183" w14:textId="77777777" w:rsidR="00C904D5" w:rsidRDefault="00C904D5" w:rsidP="00962258">
      <w:pPr>
        <w:spacing w:after="0" w:line="240" w:lineRule="auto"/>
      </w:pPr>
      <w:r>
        <w:separator/>
      </w:r>
    </w:p>
  </w:endnote>
  <w:endnote w:type="continuationSeparator" w:id="0">
    <w:p w14:paraId="6C2B7A16" w14:textId="77777777" w:rsidR="00C904D5" w:rsidRDefault="00C904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EE923" w14:textId="77777777" w:rsidR="00C904D5" w:rsidRDefault="00C904D5" w:rsidP="00962258">
      <w:pPr>
        <w:spacing w:after="0" w:line="240" w:lineRule="auto"/>
      </w:pPr>
      <w:r>
        <w:separator/>
      </w:r>
    </w:p>
  </w:footnote>
  <w:footnote w:type="continuationSeparator" w:id="0">
    <w:p w14:paraId="368C2F02" w14:textId="77777777" w:rsidR="00C904D5" w:rsidRDefault="00C904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6128B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637F4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FF0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904D5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6128B"/>
    <w:rsid w:val="002145DA"/>
    <w:rsid w:val="0049171C"/>
    <w:rsid w:val="00710200"/>
    <w:rsid w:val="00821F3C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463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Krumlová Nikola</cp:lastModifiedBy>
  <cp:revision>13</cp:revision>
  <cp:lastPrinted>2017-11-28T17:18:00Z</cp:lastPrinted>
  <dcterms:created xsi:type="dcterms:W3CDTF">2023-11-16T10:29:00Z</dcterms:created>
  <dcterms:modified xsi:type="dcterms:W3CDTF">2026-03-31T09:28:00Z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